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90816" w14:textId="77777777" w:rsidR="006B1CED" w:rsidRDefault="006B1CED" w:rsidP="006B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Arthur KEMYS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0917E779" w14:textId="77777777" w:rsidR="006B1CED" w:rsidRDefault="006B1CED" w:rsidP="006B1CED">
      <w:pPr>
        <w:pStyle w:val="NoSpacing"/>
        <w:rPr>
          <w:rFonts w:cs="Times New Roman"/>
          <w:szCs w:val="24"/>
        </w:rPr>
      </w:pPr>
    </w:p>
    <w:p w14:paraId="7517B843" w14:textId="77777777" w:rsidR="006B1CED" w:rsidRDefault="006B1CED" w:rsidP="006B1CED">
      <w:pPr>
        <w:pStyle w:val="NoSpacing"/>
        <w:rPr>
          <w:rFonts w:cs="Times New Roman"/>
          <w:szCs w:val="24"/>
        </w:rPr>
      </w:pPr>
    </w:p>
    <w:p w14:paraId="2A04E218" w14:textId="77777777" w:rsidR="006B1CED" w:rsidRDefault="006B1CED" w:rsidP="006B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May1494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Somerset.</w:t>
      </w:r>
    </w:p>
    <w:p w14:paraId="18628106" w14:textId="77777777" w:rsidR="006B1CED" w:rsidRDefault="006B1CED" w:rsidP="006B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p.499)</w:t>
      </w:r>
    </w:p>
    <w:p w14:paraId="15FC6F8A" w14:textId="77777777" w:rsidR="006B1CED" w:rsidRDefault="006B1CED" w:rsidP="006B1CED">
      <w:pPr>
        <w:pStyle w:val="NoSpacing"/>
        <w:rPr>
          <w:rFonts w:cs="Times New Roman"/>
          <w:szCs w:val="24"/>
        </w:rPr>
      </w:pPr>
    </w:p>
    <w:p w14:paraId="104FC8FE" w14:textId="77777777" w:rsidR="006B1CED" w:rsidRDefault="006B1CED" w:rsidP="006B1CED">
      <w:pPr>
        <w:pStyle w:val="NoSpacing"/>
        <w:rPr>
          <w:rFonts w:cs="Times New Roman"/>
          <w:szCs w:val="24"/>
        </w:rPr>
      </w:pPr>
    </w:p>
    <w:p w14:paraId="5FDE732A" w14:textId="77777777" w:rsidR="006B1CED" w:rsidRDefault="006B1CED" w:rsidP="006B1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2024</w:t>
      </w:r>
    </w:p>
    <w:p w14:paraId="40733D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CBDF4" w14:textId="77777777" w:rsidR="006B1CED" w:rsidRDefault="006B1CED" w:rsidP="009139A6">
      <w:r>
        <w:separator/>
      </w:r>
    </w:p>
  </w:endnote>
  <w:endnote w:type="continuationSeparator" w:id="0">
    <w:p w14:paraId="58FE1D02" w14:textId="77777777" w:rsidR="006B1CED" w:rsidRDefault="006B1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D3D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5F4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5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A13F6" w14:textId="77777777" w:rsidR="006B1CED" w:rsidRDefault="006B1CED" w:rsidP="009139A6">
      <w:r>
        <w:separator/>
      </w:r>
    </w:p>
  </w:footnote>
  <w:footnote w:type="continuationSeparator" w:id="0">
    <w:p w14:paraId="52F87DFD" w14:textId="77777777" w:rsidR="006B1CED" w:rsidRDefault="006B1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FC5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B3A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A8E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CED"/>
    <w:rsid w:val="000666E0"/>
    <w:rsid w:val="002510B7"/>
    <w:rsid w:val="00270799"/>
    <w:rsid w:val="005C130B"/>
    <w:rsid w:val="00625C2A"/>
    <w:rsid w:val="006B1CE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10096"/>
  <w15:chartTrackingRefBased/>
  <w15:docId w15:val="{BA936308-AA99-4891-BC16-365AD481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2024-11-30T13:13:00Z</dcterms:created>
  <dcterms:modified xsi:type="dcterms:W3CDTF">2024-11-30T13:14:00Z</dcterms:modified>
</cp:coreProperties>
</file>